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54207CE4" w:rsidR="003D1D4C" w:rsidRPr="003152F2" w:rsidRDefault="00F124B6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77777777" w:rsidR="003D1D4C" w:rsidRPr="003152F2" w:rsidRDefault="004E560D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777777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 w:rsidR="00AA3BAA">
              <w:rPr>
                <w:rFonts w:ascii="Myriad Pro" w:hAnsi="Myriad Pro"/>
                <w:b/>
                <w:sz w:val="18"/>
              </w:rPr>
              <w:t>K</w:t>
            </w:r>
            <w:r>
              <w:rPr>
                <w:rFonts w:ascii="Myriad Pro" w:hAnsi="Myriad Pro"/>
                <w:b/>
                <w:sz w:val="18"/>
              </w:rPr>
              <w:t>ontraktsavdelingen</w:t>
            </w:r>
            <w:proofErr w:type="spellEnd"/>
            <w:r w:rsidR="00D50D2A">
              <w:rPr>
                <w:rFonts w:ascii="Myriad Pro" w:hAnsi="Myriad Pro"/>
                <w:b/>
                <w:sz w:val="18"/>
              </w:rPr>
              <w:t xml:space="preserve">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3B37B41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3059F1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4995CC6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A88BE72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AFEDCD4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E6A7A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521325CE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2E3EFB51" w14:textId="108F1EA6" w:rsidR="00B231E7" w:rsidRPr="00B231E7" w:rsidRDefault="002726D4" w:rsidP="00447A2A">
            <w:pPr>
              <w:rPr>
                <w:rFonts w:ascii="Myriad Pro" w:hAnsi="Myriad Pro"/>
                <w:sz w:val="18"/>
              </w:rPr>
            </w:pPr>
            <w:bookmarkStart w:id="0" w:name="_GoBack"/>
            <w:bookmarkEnd w:id="0"/>
            <w:r w:rsidRPr="002726D4">
              <w:rPr>
                <w:rFonts w:ascii="Myriad Pro" w:hAnsi="Myriad Pro"/>
                <w:sz w:val="18"/>
              </w:rPr>
              <w:t xml:space="preserve">konsulent </w:t>
            </w:r>
            <w:proofErr w:type="spellStart"/>
            <w:r w:rsidRPr="002726D4">
              <w:rPr>
                <w:rFonts w:ascii="Myriad Pro" w:hAnsi="Myriad Pro"/>
                <w:sz w:val="18"/>
              </w:rPr>
              <w:t>Materiel</w:t>
            </w:r>
            <w:proofErr w:type="spellEnd"/>
            <w:r w:rsidRPr="002726D4">
              <w:rPr>
                <w:rFonts w:ascii="Myriad Pro" w:hAnsi="Myriad Pro"/>
                <w:sz w:val="18"/>
              </w:rPr>
              <w:t xml:space="preserve"> </w:t>
            </w:r>
            <w:proofErr w:type="spellStart"/>
            <w:r w:rsidRPr="002726D4">
              <w:rPr>
                <w:rFonts w:ascii="Myriad Pro" w:hAnsi="Myriad Pro"/>
                <w:sz w:val="18"/>
              </w:rPr>
              <w:t>Codification</w:t>
            </w:r>
            <w:proofErr w:type="spellEnd"/>
            <w:r w:rsidRPr="002726D4">
              <w:rPr>
                <w:rFonts w:ascii="Myriad Pro" w:hAnsi="Myriad Pro"/>
                <w:sz w:val="18"/>
              </w:rPr>
              <w:t xml:space="preserve"> </w:t>
            </w:r>
            <w:proofErr w:type="spellStart"/>
            <w:r w:rsidRPr="002726D4">
              <w:rPr>
                <w:rFonts w:ascii="Myriad Pro" w:hAnsi="Myriad Pro"/>
                <w:sz w:val="18"/>
              </w:rPr>
              <w:t>Catalogue</w:t>
            </w:r>
            <w:proofErr w:type="spellEnd"/>
          </w:p>
        </w:tc>
      </w:tr>
      <w:tr w:rsidR="003D1D4C" w:rsidRPr="003152F2" w14:paraId="4B5136DE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14:paraId="4D134684" w14:textId="699A0D80"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77777777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14:paraId="568ECCA5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BFC65D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CDBB3C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38DE9B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64BB8F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6D0812A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9C166CA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B913B9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DA89C8C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88A8EA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38966DD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F4DB0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2268DC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BEBE07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2B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47FDA67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E79CC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1876B36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1CCD048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32A86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32731B3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04E89FE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B4AE6E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  <w:r w:rsidR="001D4D2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1D4D2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1D4D22">
              <w:rPr>
                <w:rFonts w:ascii="Myriad Pro" w:hAnsi="Myriad Pro"/>
                <w:b/>
                <w:sz w:val="18"/>
              </w:rPr>
              <w:t>)</w:t>
            </w:r>
          </w:p>
          <w:p w14:paraId="4A0CB96B" w14:textId="77777777" w:rsidR="003D1D4C" w:rsidRPr="003152F2" w:rsidRDefault="00AA3BAA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Faggruppeleder</w:t>
            </w:r>
          </w:p>
          <w:p w14:paraId="65320C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10604356" w14:textId="77777777" w:rsidR="003D1D4C" w:rsidRPr="003152F2" w:rsidRDefault="003D1D4C" w:rsidP="003D1D4C">
      <w:pPr>
        <w:rPr>
          <w:rFonts w:ascii="Myriad Pro" w:hAnsi="Myriad Pro"/>
        </w:rPr>
      </w:pPr>
    </w:p>
    <w:p w14:paraId="58040432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0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b-NO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7212A"/>
    <w:rsid w:val="000E0AB7"/>
    <w:rsid w:val="001B1100"/>
    <w:rsid w:val="001C1E3D"/>
    <w:rsid w:val="001C48D9"/>
    <w:rsid w:val="001C6DD7"/>
    <w:rsid w:val="001D4D22"/>
    <w:rsid w:val="00204F32"/>
    <w:rsid w:val="00224CC1"/>
    <w:rsid w:val="0023186E"/>
    <w:rsid w:val="002726D4"/>
    <w:rsid w:val="00296B12"/>
    <w:rsid w:val="002B519D"/>
    <w:rsid w:val="002B51DB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447A2A"/>
    <w:rsid w:val="00465027"/>
    <w:rsid w:val="004E560D"/>
    <w:rsid w:val="00535F1F"/>
    <w:rsid w:val="005651AC"/>
    <w:rsid w:val="0056655A"/>
    <w:rsid w:val="006177F2"/>
    <w:rsid w:val="00657B4F"/>
    <w:rsid w:val="00665C38"/>
    <w:rsid w:val="00693064"/>
    <w:rsid w:val="006B44F5"/>
    <w:rsid w:val="006E5B77"/>
    <w:rsid w:val="007A2106"/>
    <w:rsid w:val="007B04E0"/>
    <w:rsid w:val="007B7F39"/>
    <w:rsid w:val="007C5994"/>
    <w:rsid w:val="008762DF"/>
    <w:rsid w:val="008B32EE"/>
    <w:rsid w:val="008C70B8"/>
    <w:rsid w:val="00900DF9"/>
    <w:rsid w:val="00917CC5"/>
    <w:rsid w:val="009220AF"/>
    <w:rsid w:val="0097050E"/>
    <w:rsid w:val="009D42CD"/>
    <w:rsid w:val="00A219CC"/>
    <w:rsid w:val="00A85DBE"/>
    <w:rsid w:val="00AA3BAA"/>
    <w:rsid w:val="00AC1144"/>
    <w:rsid w:val="00AF0C6F"/>
    <w:rsid w:val="00B231E7"/>
    <w:rsid w:val="00B60BD9"/>
    <w:rsid w:val="00B706C8"/>
    <w:rsid w:val="00B72960"/>
    <w:rsid w:val="00B73DA9"/>
    <w:rsid w:val="00B96186"/>
    <w:rsid w:val="00BC0B3C"/>
    <w:rsid w:val="00BC4401"/>
    <w:rsid w:val="00C04D07"/>
    <w:rsid w:val="00C16E63"/>
    <w:rsid w:val="00C739DC"/>
    <w:rsid w:val="00CD1B74"/>
    <w:rsid w:val="00CD771D"/>
    <w:rsid w:val="00D50D2A"/>
    <w:rsid w:val="00D5419E"/>
    <w:rsid w:val="00DA4BD2"/>
    <w:rsid w:val="00DA69D4"/>
    <w:rsid w:val="00DB490C"/>
    <w:rsid w:val="00DC467C"/>
    <w:rsid w:val="00DC53BA"/>
    <w:rsid w:val="00DF4241"/>
    <w:rsid w:val="00E12E2D"/>
    <w:rsid w:val="00E92D77"/>
    <w:rsid w:val="00EA169E"/>
    <w:rsid w:val="00F124B6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23</TotalTime>
  <Pages>1</Pages>
  <Words>231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Jørgensen, Marie Louise Boslev</cp:lastModifiedBy>
  <cp:revision>33</cp:revision>
  <cp:lastPrinted>2014-03-25T08:31:00Z</cp:lastPrinted>
  <dcterms:created xsi:type="dcterms:W3CDTF">2018-08-07T12:05:00Z</dcterms:created>
  <dcterms:modified xsi:type="dcterms:W3CDTF">2022-04-21T12:20:00Z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